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EFEC3" w14:textId="77777777" w:rsidR="00225E2C" w:rsidRDefault="00225E2C" w:rsidP="00225E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RADYNGTON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7064E5" w14:textId="77777777" w:rsidR="00225E2C" w:rsidRDefault="00225E2C" w:rsidP="00225E2C">
      <w:pPr>
        <w:rPr>
          <w:rFonts w:ascii="Times New Roman" w:hAnsi="Times New Roman" w:cs="Times New Roman"/>
        </w:rPr>
      </w:pPr>
    </w:p>
    <w:p w14:paraId="34DB67CE" w14:textId="77777777" w:rsidR="00225E2C" w:rsidRDefault="00225E2C" w:rsidP="00225E2C">
      <w:pPr>
        <w:rPr>
          <w:rFonts w:ascii="Times New Roman" w:hAnsi="Times New Roman" w:cs="Times New Roman"/>
        </w:rPr>
      </w:pPr>
    </w:p>
    <w:p w14:paraId="602A0FAB" w14:textId="77777777" w:rsidR="00225E2C" w:rsidRDefault="00225E2C" w:rsidP="00225E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Bassyngburn</w:t>
      </w:r>
      <w:proofErr w:type="spellEnd"/>
      <w:r>
        <w:rPr>
          <w:rFonts w:ascii="Times New Roman" w:hAnsi="Times New Roman" w:cs="Times New Roman"/>
        </w:rPr>
        <w:t xml:space="preserve">(q.v.), John Cutler(q.v.), William </w:t>
      </w:r>
      <w:proofErr w:type="spellStart"/>
      <w:r>
        <w:rPr>
          <w:rFonts w:ascii="Times New Roman" w:hAnsi="Times New Roman" w:cs="Times New Roman"/>
        </w:rPr>
        <w:t>Crewell</w:t>
      </w:r>
      <w:proofErr w:type="spellEnd"/>
      <w:r>
        <w:rPr>
          <w:rFonts w:ascii="Times New Roman" w:hAnsi="Times New Roman" w:cs="Times New Roman"/>
        </w:rPr>
        <w:t>(q.v.) and</w:t>
      </w:r>
    </w:p>
    <w:p w14:paraId="48A7F80D" w14:textId="77777777" w:rsidR="00225E2C" w:rsidRDefault="00225E2C" w:rsidP="00225E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Sturgeon(q.v.) made a plaint of debt against Margaret </w:t>
      </w:r>
      <w:proofErr w:type="spellStart"/>
      <w:r>
        <w:rPr>
          <w:rFonts w:ascii="Times New Roman" w:hAnsi="Times New Roman" w:cs="Times New Roman"/>
        </w:rPr>
        <w:t>Colte</w:t>
      </w:r>
      <w:proofErr w:type="spellEnd"/>
      <w:r>
        <w:rPr>
          <w:rFonts w:ascii="Times New Roman" w:hAnsi="Times New Roman" w:cs="Times New Roman"/>
        </w:rPr>
        <w:t>(q.v.),</w:t>
      </w:r>
    </w:p>
    <w:p w14:paraId="6EE3D7E5" w14:textId="77777777" w:rsidR="00225E2C" w:rsidRDefault="00225E2C" w:rsidP="00225E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Cokfield</w:t>
      </w:r>
      <w:proofErr w:type="spellEnd"/>
      <w:r>
        <w:rPr>
          <w:rFonts w:ascii="Times New Roman" w:hAnsi="Times New Roman" w:cs="Times New Roman"/>
        </w:rPr>
        <w:t>(q.v.), John Adams(q.v.), John Lawrence(q.v.), John Lokey(q.v.)</w:t>
      </w:r>
    </w:p>
    <w:p w14:paraId="35DE6FD7" w14:textId="77777777" w:rsidR="00225E2C" w:rsidRDefault="00225E2C" w:rsidP="00225E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William Baker(q.v.).</w:t>
      </w:r>
    </w:p>
    <w:p w14:paraId="31756A7E" w14:textId="77777777" w:rsidR="00225E2C" w:rsidRDefault="00225E2C" w:rsidP="00225E2C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00832005" w14:textId="77777777" w:rsidR="00225E2C" w:rsidRDefault="00225E2C" w:rsidP="00225E2C">
      <w:pPr>
        <w:rPr>
          <w:rFonts w:ascii="Times New Roman" w:hAnsi="Times New Roman" w:cs="Times New Roman"/>
        </w:rPr>
      </w:pPr>
    </w:p>
    <w:p w14:paraId="417014CA" w14:textId="77777777" w:rsidR="00225E2C" w:rsidRDefault="00225E2C" w:rsidP="00225E2C">
      <w:pPr>
        <w:rPr>
          <w:rFonts w:ascii="Times New Roman" w:hAnsi="Times New Roman" w:cs="Times New Roman"/>
        </w:rPr>
      </w:pPr>
    </w:p>
    <w:p w14:paraId="03DA7356" w14:textId="77777777" w:rsidR="00225E2C" w:rsidRDefault="00225E2C" w:rsidP="00225E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February 2019</w:t>
      </w:r>
    </w:p>
    <w:p w14:paraId="7828BA66" w14:textId="77777777" w:rsidR="006B2F86" w:rsidRPr="00E71FC3" w:rsidRDefault="00225E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C30B7" w14:textId="77777777" w:rsidR="00225E2C" w:rsidRDefault="00225E2C" w:rsidP="00E71FC3">
      <w:r>
        <w:separator/>
      </w:r>
    </w:p>
  </w:endnote>
  <w:endnote w:type="continuationSeparator" w:id="0">
    <w:p w14:paraId="458ED4E1" w14:textId="77777777" w:rsidR="00225E2C" w:rsidRDefault="00225E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32F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3D9FC" w14:textId="77777777" w:rsidR="00225E2C" w:rsidRDefault="00225E2C" w:rsidP="00E71FC3">
      <w:r>
        <w:separator/>
      </w:r>
    </w:p>
  </w:footnote>
  <w:footnote w:type="continuationSeparator" w:id="0">
    <w:p w14:paraId="18D2254C" w14:textId="77777777" w:rsidR="00225E2C" w:rsidRDefault="00225E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2C"/>
    <w:rsid w:val="001A7C09"/>
    <w:rsid w:val="00225E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CC23F"/>
  <w15:chartTrackingRefBased/>
  <w15:docId w15:val="{D64E305B-5D0E-4C62-ABEA-4E1EB772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E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25E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2019-02-05T19:32:00Z</dcterms:created>
  <dcterms:modified xsi:type="dcterms:W3CDTF">2019-02-05T19:32:00Z</dcterms:modified>
</cp:coreProperties>
</file>